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D1" w:rsidRDefault="00DE78D1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DE78D1" w:rsidRDefault="00DE78D1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1</w:t>
      </w:r>
      <w:r w:rsidRPr="00FC7FD0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 к</w:t>
      </w:r>
    </w:p>
    <w:p w:rsidR="00DE78D1" w:rsidRDefault="00DE78D1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Договору от «___»_________</w:t>
      </w:r>
    </w:p>
    <w:p w:rsidR="00DE78D1" w:rsidRDefault="00DE78D1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№_____________</w:t>
      </w:r>
    </w:p>
    <w:p w:rsidR="00DE78D1" w:rsidRPr="00FC7FD0" w:rsidRDefault="00DE78D1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E78D1" w:rsidRPr="00FC7FD0" w:rsidRDefault="00DE78D1" w:rsidP="00FC7FD0">
      <w:pPr>
        <w:ind w:left="4248" w:firstLine="708"/>
        <w:rPr>
          <w:rFonts w:ascii="Times New Roman" w:hAnsi="Times New Roman"/>
          <w:sz w:val="28"/>
          <w:szCs w:val="28"/>
        </w:rPr>
      </w:pPr>
      <w:r w:rsidRPr="00FC7FD0">
        <w:rPr>
          <w:rFonts w:ascii="Times New Roman" w:hAnsi="Times New Roman"/>
          <w:sz w:val="28"/>
          <w:szCs w:val="28"/>
        </w:rPr>
        <w:t xml:space="preserve">Форма </w:t>
      </w:r>
    </w:p>
    <w:p w:rsidR="00DE78D1" w:rsidRPr="00FC7FD0" w:rsidRDefault="00DE78D1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E78D1" w:rsidRPr="00FC7FD0" w:rsidRDefault="00DE78D1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E78D1" w:rsidRPr="00FC7FD0" w:rsidRDefault="00DE78D1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E78D1" w:rsidRPr="003446D1" w:rsidRDefault="00DE78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DE78D1" w:rsidRPr="003523C1" w:rsidRDefault="00DE78D1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DE78D1" w:rsidRPr="00AE6AF9" w:rsidRDefault="00DE78D1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DE78D1" w:rsidRPr="003446D1" w:rsidRDefault="00DE78D1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DE78D1" w:rsidRPr="003446D1" w:rsidRDefault="00DE78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>
        <w:rPr>
          <w:rFonts w:ascii="Times New Roman" w:hAnsi="Times New Roman"/>
          <w:sz w:val="28"/>
          <w:szCs w:val="28"/>
        </w:rPr>
        <w:t>___________от ___.___.20____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Pr="0003277B">
        <w:rPr>
          <w:rFonts w:ascii="Times New Roman" w:hAnsi="Times New Roman"/>
          <w:b/>
          <w:sz w:val="28"/>
          <w:szCs w:val="28"/>
        </w:rPr>
        <w:t>указывается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3446D1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>
        <w:rPr>
          <w:rFonts w:ascii="Times New Roman" w:hAnsi="Times New Roman"/>
          <w:sz w:val="28"/>
          <w:szCs w:val="28"/>
        </w:rPr>
        <w:t>момента подписания до ___.___.20____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DE78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E78D1" w:rsidRPr="003446D1" w:rsidRDefault="00DE78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3446D1">
        <w:rPr>
          <w:rFonts w:ascii="Times New Roman" w:hAnsi="Times New Roman"/>
          <w:b/>
          <w:sz w:val="28"/>
          <w:szCs w:val="28"/>
        </w:rPr>
        <w:t>___ (___) 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DE78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DE78D1" w:rsidRPr="003446D1" w:rsidRDefault="00DE78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DE78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E78D1" w:rsidRDefault="00DE78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E78D1" w:rsidRPr="003446D1" w:rsidRDefault="00DE78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DE78D1" w:rsidRPr="003446D1" w:rsidRDefault="00DE78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DE78D1" w:rsidRPr="003446D1" w:rsidRDefault="00DE78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DE78D1" w:rsidRPr="003446D1" w:rsidTr="00DC6537">
        <w:tc>
          <w:tcPr>
            <w:tcW w:w="3261" w:type="dxa"/>
          </w:tcPr>
          <w:p w:rsidR="00DE78D1" w:rsidRPr="003446D1" w:rsidRDefault="00DE78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DE78D1" w:rsidRPr="003446D1" w:rsidTr="00DC6537">
        <w:trPr>
          <w:trHeight w:val="274"/>
        </w:trPr>
        <w:tc>
          <w:tcPr>
            <w:tcW w:w="3261" w:type="dxa"/>
          </w:tcPr>
          <w:p w:rsidR="00DE78D1" w:rsidRPr="003446D1" w:rsidRDefault="00DE78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DE78D1" w:rsidRPr="003446D1" w:rsidRDefault="00DE78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DE78D1" w:rsidRPr="003446D1" w:rsidRDefault="00DE78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DE78D1" w:rsidRPr="003446D1" w:rsidRDefault="00DE78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DE78D1" w:rsidRPr="003446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DE78D1" w:rsidRPr="00014299" w:rsidRDefault="00DE78D1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E78D1" w:rsidRPr="00014299" w:rsidRDefault="00DE78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_____________»</w:t>
            </w:r>
          </w:p>
          <w:p w:rsidR="00DE78D1" w:rsidRPr="00014299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DE78D1" w:rsidRPr="00014299" w:rsidRDefault="00DE78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                                               «___»________201_ г.</w:t>
            </w:r>
          </w:p>
        </w:tc>
      </w:tr>
      <w:tr w:rsidR="00DE78D1" w:rsidRPr="003446D1" w:rsidTr="00DC6537">
        <w:trPr>
          <w:trHeight w:val="274"/>
        </w:trPr>
        <w:tc>
          <w:tcPr>
            <w:tcW w:w="3261" w:type="dxa"/>
          </w:tcPr>
          <w:p w:rsidR="00DE78D1" w:rsidRPr="003446D1" w:rsidRDefault="00DE78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DE78D1" w:rsidRDefault="00DE78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DE78D1" w:rsidRPr="003446D1" w:rsidRDefault="00DE78D1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E78D1" w:rsidRPr="000025F0" w:rsidRDefault="00DE78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DE78D1" w:rsidRPr="000025F0" w:rsidRDefault="00DE78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DE78D1" w:rsidRPr="003446D1" w:rsidRDefault="00DE78D1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DE78D1" w:rsidRPr="003446D1" w:rsidRDefault="00DE78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E78D1" w:rsidRPr="003446D1" w:rsidRDefault="00DE78D1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DE78D1" w:rsidRPr="003446D1" w:rsidRDefault="00DE78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E78D1" w:rsidRPr="003446D1" w:rsidRDefault="00DE78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E78D1" w:rsidRPr="003446D1" w:rsidRDefault="00DE78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E78D1" w:rsidRPr="003446D1" w:rsidRDefault="00DE78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DE78D1" w:rsidRPr="003446D1" w:rsidRDefault="00DE78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E78D1" w:rsidRPr="003446D1" w:rsidRDefault="00DE78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E78D1" w:rsidRPr="003446D1" w:rsidRDefault="00DE78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E78D1" w:rsidRPr="003446D1" w:rsidRDefault="00DE78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0A0"/>
      </w:tblPr>
      <w:tblGrid>
        <w:gridCol w:w="3152"/>
        <w:gridCol w:w="3152"/>
        <w:gridCol w:w="3153"/>
      </w:tblGrid>
      <w:tr w:rsidR="00DE78D1" w:rsidRPr="0051142F" w:rsidTr="0051142F">
        <w:tc>
          <w:tcPr>
            <w:tcW w:w="3152" w:type="dxa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DE78D1" w:rsidRPr="0051142F" w:rsidTr="0051142F">
        <w:tc>
          <w:tcPr>
            <w:tcW w:w="3152" w:type="dxa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E78D1" w:rsidRPr="003446D1" w:rsidRDefault="00DE78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DE78D1" w:rsidRPr="003446D1" w:rsidRDefault="00DE78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DE78D1" w:rsidRPr="003446D1" w:rsidRDefault="00DE78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E78D1" w:rsidRPr="003446D1" w:rsidRDefault="00DE78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0A0"/>
      </w:tblPr>
      <w:tblGrid>
        <w:gridCol w:w="108"/>
        <w:gridCol w:w="3044"/>
        <w:gridCol w:w="1921"/>
        <w:gridCol w:w="1231"/>
        <w:gridCol w:w="3153"/>
        <w:gridCol w:w="574"/>
      </w:tblGrid>
      <w:tr w:rsidR="00DE78D1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DE78D1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</w:tcPr>
          <w:p w:rsidR="00DE78D1" w:rsidRPr="0051142F" w:rsidRDefault="00DE78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DE78D1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E78D1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E78D1" w:rsidRPr="00113148" w:rsidRDefault="00DE78D1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E78D1" w:rsidRDefault="00DE78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E78D1" w:rsidSect="009528E7">
      <w:headerReference w:type="default" r:id="rId7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8D1" w:rsidRDefault="00DE78D1" w:rsidP="00E64E14">
      <w:r>
        <w:separator/>
      </w:r>
    </w:p>
  </w:endnote>
  <w:endnote w:type="continuationSeparator" w:id="0">
    <w:p w:rsidR="00DE78D1" w:rsidRDefault="00DE78D1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8D1" w:rsidRDefault="00DE78D1" w:rsidP="00E64E14">
      <w:r>
        <w:separator/>
      </w:r>
    </w:p>
  </w:footnote>
  <w:footnote w:type="continuationSeparator" w:id="0">
    <w:p w:rsidR="00DE78D1" w:rsidRDefault="00DE78D1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8D1" w:rsidRDefault="00DE78D1">
    <w:pPr>
      <w:pStyle w:val="Header"/>
      <w:jc w:val="center"/>
    </w:pPr>
    <w:fldSimple w:instr=" PAGE   \* MERGEFORMAT ">
      <w:r>
        <w:rPr>
          <w:noProof/>
        </w:rPr>
        <w:t>9</w:t>
      </w:r>
    </w:fldSimple>
  </w:p>
  <w:p w:rsidR="00DE78D1" w:rsidRDefault="00DE78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5D13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5B81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0EE2"/>
    <w:rsid w:val="00DE3212"/>
    <w:rsid w:val="00DE432F"/>
    <w:rsid w:val="00DE50E0"/>
    <w:rsid w:val="00DE5930"/>
    <w:rsid w:val="00DE721A"/>
    <w:rsid w:val="00DE78D1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C7FD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1947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51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9</Pages>
  <Words>2030</Words>
  <Characters>11573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10</cp:revision>
  <dcterms:created xsi:type="dcterms:W3CDTF">2014-07-03T07:52:00Z</dcterms:created>
  <dcterms:modified xsi:type="dcterms:W3CDTF">2015-05-12T07:53:00Z</dcterms:modified>
</cp:coreProperties>
</file>